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87" w:rsidRDefault="00866C87" w:rsidP="0086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Richard MARIOT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66C87" w:rsidRDefault="00866C87" w:rsidP="00866C87">
      <w:pPr>
        <w:rPr>
          <w:rFonts w:ascii="Times New Roman" w:hAnsi="Times New Roman" w:cs="Times New Roman"/>
        </w:rPr>
      </w:pPr>
    </w:p>
    <w:p w:rsidR="00866C87" w:rsidRDefault="00866C87" w:rsidP="00866C87">
      <w:pPr>
        <w:rPr>
          <w:rFonts w:ascii="Times New Roman" w:hAnsi="Times New Roman" w:cs="Times New Roman"/>
        </w:rPr>
      </w:pPr>
    </w:p>
    <w:p w:rsidR="00866C87" w:rsidRDefault="00866C87" w:rsidP="0086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The community of Buckinghamshire brought a plaint of Parliamentary</w:t>
      </w:r>
    </w:p>
    <w:p w:rsidR="00866C87" w:rsidRDefault="00866C87" w:rsidP="0086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expenses against him.</w:t>
      </w:r>
    </w:p>
    <w:p w:rsidR="00866C87" w:rsidRDefault="00866C87" w:rsidP="0086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66C87" w:rsidRDefault="00866C87" w:rsidP="00866C87">
      <w:pPr>
        <w:rPr>
          <w:rFonts w:ascii="Times New Roman" w:hAnsi="Times New Roman" w:cs="Times New Roman"/>
        </w:rPr>
      </w:pPr>
    </w:p>
    <w:p w:rsidR="00866C87" w:rsidRDefault="00866C87" w:rsidP="00866C87">
      <w:pPr>
        <w:rPr>
          <w:rFonts w:ascii="Times New Roman" w:hAnsi="Times New Roman" w:cs="Times New Roman"/>
        </w:rPr>
      </w:pPr>
    </w:p>
    <w:p w:rsidR="00866C87" w:rsidRDefault="00866C87" w:rsidP="0086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2017</w:t>
      </w:r>
    </w:p>
    <w:p w:rsidR="006B2F86" w:rsidRPr="00E71FC3" w:rsidRDefault="00866C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C87" w:rsidRDefault="00866C87" w:rsidP="00E71FC3">
      <w:r>
        <w:separator/>
      </w:r>
    </w:p>
  </w:endnote>
  <w:endnote w:type="continuationSeparator" w:id="0">
    <w:p w:rsidR="00866C87" w:rsidRDefault="00866C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C87" w:rsidRDefault="00866C87" w:rsidP="00E71FC3">
      <w:r>
        <w:separator/>
      </w:r>
    </w:p>
  </w:footnote>
  <w:footnote w:type="continuationSeparator" w:id="0">
    <w:p w:rsidR="00866C87" w:rsidRDefault="00866C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C87"/>
    <w:rsid w:val="001A7C09"/>
    <w:rsid w:val="00577BD5"/>
    <w:rsid w:val="00656CBA"/>
    <w:rsid w:val="006A1F77"/>
    <w:rsid w:val="00733BE7"/>
    <w:rsid w:val="00866C8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B7E89-95E3-4EDA-974B-2C136A8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6C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2017-05-05T19:40:00Z</dcterms:created>
  <dcterms:modified xsi:type="dcterms:W3CDTF">2017-05-05T19:40:00Z</dcterms:modified>
</cp:coreProperties>
</file>